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65449" w14:textId="77777777" w:rsidR="00E025E1" w:rsidRPr="008642EC" w:rsidRDefault="00E025E1" w:rsidP="00E025E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09C2E37" w14:textId="77777777" w:rsidR="00E025E1" w:rsidRDefault="00E025E1" w:rsidP="00E025E1">
      <w:pPr>
        <w:pStyle w:val="BasicParagraph"/>
        <w:suppressAutoHyphens/>
        <w:spacing w:line="240" w:lineRule="auto"/>
        <w:rPr>
          <w:rFonts w:ascii="Times New Roman" w:hAnsi="Times New Roman" w:cs="Times New Roman"/>
          <w:b/>
          <w:bCs/>
          <w:color w:val="000000" w:themeColor="text1"/>
          <w:sz w:val="21"/>
          <w:szCs w:val="21"/>
        </w:rPr>
      </w:pPr>
    </w:p>
    <w:p w14:paraId="12A5C894" w14:textId="77777777" w:rsidR="00E025E1" w:rsidRPr="00582653" w:rsidRDefault="00E025E1" w:rsidP="00E025E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D0C8C03" w14:textId="77777777" w:rsidR="00E025E1" w:rsidRDefault="00E025E1" w:rsidP="00E025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5643C69" w14:textId="77777777" w:rsidR="00E025E1" w:rsidRDefault="00E025E1" w:rsidP="00E025E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16E6295" w14:textId="77777777" w:rsidR="00E025E1" w:rsidRPr="00582653" w:rsidRDefault="00E025E1" w:rsidP="00E025E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0F18EB6" wp14:editId="4DFC86F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2C8D130" w14:textId="6072C5A9" w:rsidR="00E025E1" w:rsidRDefault="00E025E1" w:rsidP="00E025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Email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D0DD6DC" w14:textId="77777777" w:rsidR="00E025E1" w:rsidRDefault="00E025E1" w:rsidP="00E025E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6F88725" w14:textId="77777777" w:rsidR="00E025E1" w:rsidRPr="00582653" w:rsidRDefault="00E025E1" w:rsidP="00E025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7656C63" w14:textId="77777777" w:rsidR="00E025E1" w:rsidRPr="00582653" w:rsidRDefault="00E025E1" w:rsidP="00E025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8FBD28E" w14:textId="77777777" w:rsidR="00E025E1" w:rsidRPr="008642EC" w:rsidRDefault="00E025E1" w:rsidP="00E025E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FC95B17" w14:textId="77777777" w:rsidR="00E025E1" w:rsidRPr="008642EC" w:rsidRDefault="00E025E1" w:rsidP="00E025E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AB86276" w14:textId="77777777" w:rsidR="00E025E1" w:rsidRPr="00582653" w:rsidRDefault="00E025E1" w:rsidP="00E025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EA6324B" w14:textId="77777777" w:rsidR="00E025E1" w:rsidRPr="008642EC" w:rsidRDefault="00E025E1" w:rsidP="00E025E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8E43086" w14:textId="77777777" w:rsidR="00E025E1" w:rsidRPr="008642EC" w:rsidRDefault="00E025E1" w:rsidP="00E025E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526773F" w14:textId="77777777" w:rsidR="00E025E1" w:rsidRPr="00582653" w:rsidRDefault="00E025E1" w:rsidP="00E025E1">
      <w:pPr>
        <w:pStyle w:val="BasicParagraph"/>
        <w:suppressAutoHyphens/>
        <w:spacing w:line="240" w:lineRule="auto"/>
        <w:rPr>
          <w:rFonts w:ascii="Times New Roman" w:hAnsi="Times New Roman" w:cs="Times New Roman"/>
          <w:color w:val="000000" w:themeColor="text1"/>
          <w:sz w:val="21"/>
          <w:szCs w:val="21"/>
        </w:rPr>
      </w:pPr>
    </w:p>
    <w:p w14:paraId="7FB97B4F" w14:textId="77777777" w:rsidR="00E025E1" w:rsidRPr="00582653" w:rsidRDefault="00E025E1" w:rsidP="00E025E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9BC7439" w14:textId="77777777" w:rsidR="00E025E1" w:rsidRDefault="00E025E1" w:rsidP="00E025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DC35F30" w14:textId="77777777" w:rsidR="00E025E1" w:rsidRDefault="00E025E1" w:rsidP="00E025E1">
      <w:pPr>
        <w:pStyle w:val="BasicParagraph"/>
        <w:suppressAutoHyphens/>
        <w:spacing w:line="240" w:lineRule="auto"/>
        <w:ind w:left="720"/>
        <w:rPr>
          <w:rFonts w:ascii="Times New Roman" w:hAnsi="Times New Roman" w:cs="Times New Roman"/>
          <w:color w:val="000000" w:themeColor="text1"/>
          <w:sz w:val="21"/>
          <w:szCs w:val="21"/>
        </w:rPr>
      </w:pPr>
    </w:p>
    <w:p w14:paraId="6B277BEB" w14:textId="77777777" w:rsidR="00E025E1" w:rsidRDefault="00E025E1" w:rsidP="00E025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4C9CB26" w14:textId="77777777" w:rsidR="00E025E1" w:rsidRDefault="00E025E1" w:rsidP="00E025E1">
      <w:pPr>
        <w:pStyle w:val="BasicParagraph"/>
        <w:suppressAutoHyphens/>
        <w:spacing w:line="240" w:lineRule="auto"/>
        <w:ind w:left="1440"/>
        <w:rPr>
          <w:rFonts w:ascii="Times New Roman" w:hAnsi="Times New Roman" w:cs="Times New Roman"/>
          <w:color w:val="000000" w:themeColor="text1"/>
          <w:sz w:val="21"/>
          <w:szCs w:val="21"/>
        </w:rPr>
      </w:pPr>
    </w:p>
    <w:p w14:paraId="2C83567C" w14:textId="77777777" w:rsidR="00E025E1" w:rsidRDefault="00E025E1" w:rsidP="00E025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599992E" w14:textId="77777777" w:rsidR="00E025E1" w:rsidRDefault="00E025E1" w:rsidP="00E025E1">
      <w:pPr>
        <w:pStyle w:val="BasicParagraph"/>
        <w:suppressAutoHyphens/>
        <w:spacing w:line="240" w:lineRule="auto"/>
        <w:ind w:left="1440"/>
        <w:rPr>
          <w:rFonts w:ascii="Times New Roman" w:hAnsi="Times New Roman" w:cs="Times New Roman"/>
          <w:color w:val="000000" w:themeColor="text1"/>
          <w:sz w:val="21"/>
          <w:szCs w:val="21"/>
        </w:rPr>
      </w:pPr>
    </w:p>
    <w:p w14:paraId="30965427" w14:textId="77777777" w:rsidR="00E025E1" w:rsidRDefault="00E025E1" w:rsidP="00E025E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22718DD" w14:textId="77777777" w:rsidR="00E025E1" w:rsidRDefault="00E025E1" w:rsidP="00E025E1"/>
    <w:p w14:paraId="2DFB6E61" w14:textId="77777777" w:rsidR="00E025E1" w:rsidRDefault="00E025E1"/>
    <w:p w14:paraId="699D15F9" w14:textId="6B0EB324" w:rsidR="00E025E1" w:rsidRDefault="00E025E1">
      <w:r>
        <w:br w:type="page"/>
      </w:r>
    </w:p>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00EEF0EB"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lastRenderedPageBreak/>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E025E1">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025E1"/>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E025E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025E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5781B3-8F6F-493E-A702-6A8AAABA147D}">
  <ds:schemaRefs>
    <ds:schemaRef ds:uri="http://schemas.openxmlformats.org/officeDocument/2006/bibliography"/>
  </ds:schemaRefs>
</ds:datastoreItem>
</file>

<file path=customXml/itemProps2.xml><?xml version="1.0" encoding="utf-8"?>
<ds:datastoreItem xmlns:ds="http://schemas.openxmlformats.org/officeDocument/2006/customXml" ds:itemID="{9A0BDBE8-C979-41A0-8F39-7893B863F8C5}"/>
</file>

<file path=customXml/itemProps3.xml><?xml version="1.0" encoding="utf-8"?>
<ds:datastoreItem xmlns:ds="http://schemas.openxmlformats.org/officeDocument/2006/customXml" ds:itemID="{06A9A4DD-450C-4A7B-9BF9-8D1386238AD8}"/>
</file>

<file path=customXml/itemProps4.xml><?xml version="1.0" encoding="utf-8"?>
<ds:datastoreItem xmlns:ds="http://schemas.openxmlformats.org/officeDocument/2006/customXml" ds:itemID="{E270DF96-E5C7-48F2-9A57-E6EC02C684D6}"/>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2023-07-07T04:14:00Z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